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746" w:rsidRDefault="00D42746" w:rsidP="00D42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RYCHYMOUND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fl.1466)</w:t>
      </w:r>
    </w:p>
    <w:p w:rsidR="00D42746" w:rsidRDefault="00D42746" w:rsidP="00D42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 diocese. Clerk.</w:t>
      </w:r>
    </w:p>
    <w:p w:rsidR="00D42746" w:rsidRDefault="00D42746" w:rsidP="00D427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2746" w:rsidRDefault="00D42746" w:rsidP="00D427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2746" w:rsidRDefault="00D42746" w:rsidP="00D42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May1466</w:t>
      </w:r>
      <w:r>
        <w:rPr>
          <w:rFonts w:ascii="Times New Roman" w:hAnsi="Times New Roman" w:cs="Times New Roman"/>
          <w:sz w:val="24"/>
          <w:szCs w:val="24"/>
        </w:rPr>
        <w:tab/>
        <w:t>Having been born of a priest and an unmarried woman, he sought</w:t>
      </w:r>
    </w:p>
    <w:p w:rsidR="00D42746" w:rsidRDefault="00D42746" w:rsidP="00D42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 dispensation so that he might be promoted to all holy orders and obtain a </w:t>
      </w:r>
    </w:p>
    <w:p w:rsidR="00D42746" w:rsidRDefault="00D42746" w:rsidP="00D42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benefice with cure. Approved.</w:t>
      </w:r>
    </w:p>
    <w:p w:rsidR="00D42746" w:rsidRDefault="00D42746" w:rsidP="00D4274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p.55)</w:t>
      </w:r>
    </w:p>
    <w:p w:rsidR="00D42746" w:rsidRDefault="00D42746" w:rsidP="00D427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2746" w:rsidRDefault="00D42746" w:rsidP="00D427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2746" w:rsidRDefault="00D42746" w:rsidP="00D427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2016</w:t>
      </w:r>
    </w:p>
    <w:p w:rsidR="006B2F86" w:rsidRPr="00E71FC3" w:rsidRDefault="00D4274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746" w:rsidRDefault="00D42746" w:rsidP="00E71FC3">
      <w:pPr>
        <w:spacing w:after="0" w:line="240" w:lineRule="auto"/>
      </w:pPr>
      <w:r>
        <w:separator/>
      </w:r>
    </w:p>
  </w:endnote>
  <w:endnote w:type="continuationSeparator" w:id="0">
    <w:p w:rsidR="00D42746" w:rsidRDefault="00D427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746" w:rsidRDefault="00D42746" w:rsidP="00E71FC3">
      <w:pPr>
        <w:spacing w:after="0" w:line="240" w:lineRule="auto"/>
      </w:pPr>
      <w:r>
        <w:separator/>
      </w:r>
    </w:p>
  </w:footnote>
  <w:footnote w:type="continuationSeparator" w:id="0">
    <w:p w:rsidR="00D42746" w:rsidRDefault="00D427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746"/>
    <w:rsid w:val="00AB52E8"/>
    <w:rsid w:val="00B16D3F"/>
    <w:rsid w:val="00D4274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74D4AB-71FA-492A-9BDA-0CB6A1179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2016-03-13T22:35:00Z</dcterms:created>
  <dcterms:modified xsi:type="dcterms:W3CDTF">2016-03-13T22:35:00Z</dcterms:modified>
</cp:coreProperties>
</file>